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12E3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12D11" w:rsidRPr="00A12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Γυάλινο μπουκάλι όγκου 5L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12D1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2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Γυάλινο μπουκάλι όγκου 5L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A12D1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A12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ντάπτορας</w:t>
            </w:r>
            <w:proofErr w:type="spellEnd"/>
            <w:r w:rsidRPr="00A12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22565P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συνδεδεμένος στο καπάκι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F12E34" w:rsidRDefault="00F12E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C5B52"/>
    <w:rsid w:val="005F26FE"/>
    <w:rsid w:val="006D58EC"/>
    <w:rsid w:val="007C3968"/>
    <w:rsid w:val="008D329F"/>
    <w:rsid w:val="009A6F68"/>
    <w:rsid w:val="009F37FE"/>
    <w:rsid w:val="00A12D11"/>
    <w:rsid w:val="00AB650B"/>
    <w:rsid w:val="00B56492"/>
    <w:rsid w:val="00D43DFD"/>
    <w:rsid w:val="00F12E34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AC5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1</TotalTime>
  <Pages>1</Pages>
  <Words>45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2025-11-20T19:53:00Z</dcterms:created>
  <dcterms:modified xsi:type="dcterms:W3CDTF">2025-11-20T19:53:00Z</dcterms:modified>
</cp:coreProperties>
</file>